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76D" w:rsidRDefault="00AB076D" w:rsidP="005B08A3">
      <w:pPr>
        <w:ind w:firstLine="720"/>
        <w:jc w:val="center"/>
        <w:rPr>
          <w:b/>
          <w:bCs/>
          <w:sz w:val="28"/>
          <w:szCs w:val="28"/>
        </w:rPr>
      </w:pPr>
      <w:r w:rsidRPr="003F3709">
        <w:rPr>
          <w:b/>
          <w:bCs/>
          <w:sz w:val="28"/>
          <w:szCs w:val="28"/>
        </w:rPr>
        <w:t>Итоговый протокол</w:t>
      </w:r>
      <w:r>
        <w:rPr>
          <w:b/>
          <w:bCs/>
          <w:sz w:val="28"/>
          <w:szCs w:val="28"/>
        </w:rPr>
        <w:t xml:space="preserve"> по  математике МБОУ СОШ с. Тахта</w:t>
      </w:r>
    </w:p>
    <w:p w:rsidR="00AB076D" w:rsidRPr="003F3709" w:rsidRDefault="00AB076D" w:rsidP="005B08A3">
      <w:pPr>
        <w:ind w:firstLine="720"/>
        <w:jc w:val="center"/>
        <w:rPr>
          <w:b/>
          <w:bCs/>
          <w:sz w:val="28"/>
          <w:szCs w:val="28"/>
        </w:rPr>
      </w:pPr>
    </w:p>
    <w:tbl>
      <w:tblPr>
        <w:tblW w:w="141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1895"/>
        <w:gridCol w:w="2143"/>
        <w:gridCol w:w="869"/>
        <w:gridCol w:w="851"/>
        <w:gridCol w:w="992"/>
        <w:gridCol w:w="3827"/>
        <w:gridCol w:w="2694"/>
      </w:tblGrid>
      <w:tr w:rsidR="00AB076D" w:rsidRPr="00F77D3A">
        <w:tc>
          <w:tcPr>
            <w:tcW w:w="871" w:type="dxa"/>
            <w:vMerge w:val="restart"/>
          </w:tcPr>
          <w:p w:rsidR="00AB076D" w:rsidRPr="00F77D3A" w:rsidRDefault="00AB076D" w:rsidP="002840DE">
            <w:pPr>
              <w:jc w:val="center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Класс</w:t>
            </w:r>
          </w:p>
        </w:tc>
        <w:tc>
          <w:tcPr>
            <w:tcW w:w="1895" w:type="dxa"/>
            <w:vMerge w:val="restart"/>
          </w:tcPr>
          <w:p w:rsidR="00AB076D" w:rsidRPr="00F77D3A" w:rsidRDefault="00AB076D" w:rsidP="002840DE">
            <w:pPr>
              <w:jc w:val="center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Ф.И.О. ученика</w:t>
            </w:r>
          </w:p>
        </w:tc>
        <w:tc>
          <w:tcPr>
            <w:tcW w:w="2143" w:type="dxa"/>
            <w:vMerge w:val="restart"/>
          </w:tcPr>
          <w:p w:rsidR="00AB076D" w:rsidRPr="00F77D3A" w:rsidRDefault="00AB076D" w:rsidP="002840DE">
            <w:pPr>
              <w:jc w:val="center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</w:tcPr>
          <w:p w:rsidR="00AB076D" w:rsidRPr="00F77D3A" w:rsidRDefault="00AB076D" w:rsidP="002840DE">
            <w:pPr>
              <w:jc w:val="center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3827" w:type="dxa"/>
            <w:vMerge w:val="restart"/>
          </w:tcPr>
          <w:p w:rsidR="00AB076D" w:rsidRPr="00F77D3A" w:rsidRDefault="00AB076D" w:rsidP="002840DE">
            <w:pPr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32.25pt;margin-top:8.35pt;width:53.25pt;height:30.4pt;z-index:251658240;mso-position-horizontal-relative:text;mso-position-vertical-relative:text" stroked="f">
                  <v:textbox style="mso-next-textbox:#_x0000_s1026">
                    <w:txbxContent>
                      <w:p w:rsidR="00AB076D" w:rsidRPr="00FA0014" w:rsidRDefault="00AB076D" w:rsidP="005B08A3">
                        <w:pPr>
                          <w:rPr>
                            <w:sz w:val="24"/>
                            <w:szCs w:val="24"/>
                          </w:rPr>
                        </w:pPr>
                        <w:r w:rsidRPr="00FA0014">
                          <w:rPr>
                            <w:sz w:val="24"/>
                            <w:szCs w:val="24"/>
                          </w:rPr>
                          <w:t>х100%</w:t>
                        </w:r>
                      </w:p>
                    </w:txbxContent>
                  </v:textbox>
                </v:shape>
              </w:pict>
            </w:r>
            <w:r w:rsidRPr="00F77D3A">
              <w:rPr>
                <w:sz w:val="24"/>
                <w:szCs w:val="24"/>
              </w:rPr>
              <w:t xml:space="preserve">Процент выполнения </w:t>
            </w:r>
          </w:p>
          <w:p w:rsidR="00AB076D" w:rsidRPr="00F77D3A" w:rsidRDefault="00AB076D" w:rsidP="002840DE">
            <w:r w:rsidRPr="00F77D3A">
              <w:rPr>
                <w:u w:val="single"/>
              </w:rPr>
              <w:t>сумма полученных баллов</w:t>
            </w:r>
          </w:p>
          <w:p w:rsidR="00AB076D" w:rsidRPr="00F77D3A" w:rsidRDefault="00AB076D" w:rsidP="002840DE">
            <w:pPr>
              <w:rPr>
                <w:sz w:val="24"/>
                <w:szCs w:val="24"/>
              </w:rPr>
            </w:pPr>
            <w:r w:rsidRPr="00F77D3A">
              <w:t xml:space="preserve">максимальное возможное </w:t>
            </w:r>
          </w:p>
        </w:tc>
        <w:tc>
          <w:tcPr>
            <w:tcW w:w="2694" w:type="dxa"/>
            <w:vMerge w:val="restart"/>
          </w:tcPr>
          <w:p w:rsidR="00AB076D" w:rsidRPr="00F77D3A" w:rsidRDefault="00AB076D" w:rsidP="002840DE">
            <w:pPr>
              <w:rPr>
                <w:sz w:val="24"/>
                <w:szCs w:val="24"/>
              </w:rPr>
            </w:pPr>
          </w:p>
          <w:p w:rsidR="00AB076D" w:rsidRPr="00F77D3A" w:rsidRDefault="00AB076D" w:rsidP="002840DE">
            <w:pPr>
              <w:jc w:val="center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Статус (победитель, призер)</w:t>
            </w:r>
          </w:p>
          <w:p w:rsidR="00AB076D" w:rsidRPr="00F77D3A" w:rsidRDefault="00AB076D" w:rsidP="002840DE">
            <w:pPr>
              <w:rPr>
                <w:sz w:val="24"/>
                <w:szCs w:val="24"/>
              </w:rPr>
            </w:pPr>
          </w:p>
        </w:tc>
      </w:tr>
      <w:tr w:rsidR="00AB076D" w:rsidRPr="00F77D3A">
        <w:trPr>
          <w:trHeight w:val="954"/>
        </w:trPr>
        <w:tc>
          <w:tcPr>
            <w:tcW w:w="871" w:type="dxa"/>
            <w:vMerge/>
          </w:tcPr>
          <w:p w:rsidR="00AB076D" w:rsidRPr="00F77D3A" w:rsidRDefault="00AB076D" w:rsidP="00284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95" w:type="dxa"/>
            <w:vMerge/>
          </w:tcPr>
          <w:p w:rsidR="00AB076D" w:rsidRPr="00F77D3A" w:rsidRDefault="00AB076D" w:rsidP="00284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43" w:type="dxa"/>
            <w:vMerge/>
          </w:tcPr>
          <w:p w:rsidR="00AB076D" w:rsidRPr="00F77D3A" w:rsidRDefault="00AB076D" w:rsidP="00284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69" w:type="dxa"/>
          </w:tcPr>
          <w:p w:rsidR="00AB076D" w:rsidRPr="00F77D3A" w:rsidRDefault="00AB076D" w:rsidP="002840DE">
            <w:pPr>
              <w:jc w:val="both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1 тур</w:t>
            </w:r>
          </w:p>
          <w:p w:rsidR="00AB076D" w:rsidRPr="00F77D3A" w:rsidRDefault="00AB076D" w:rsidP="00284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AB076D" w:rsidRPr="00F77D3A" w:rsidRDefault="00AB076D" w:rsidP="002840DE">
            <w:pPr>
              <w:jc w:val="both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AB076D" w:rsidRPr="00F77D3A" w:rsidRDefault="00AB076D" w:rsidP="002840DE">
            <w:pPr>
              <w:jc w:val="both"/>
              <w:rPr>
                <w:sz w:val="24"/>
                <w:szCs w:val="24"/>
              </w:rPr>
            </w:pPr>
            <w:r w:rsidRPr="00F77D3A">
              <w:rPr>
                <w:sz w:val="24"/>
                <w:szCs w:val="24"/>
              </w:rPr>
              <w:t xml:space="preserve">Сумма </w:t>
            </w:r>
          </w:p>
        </w:tc>
        <w:tc>
          <w:tcPr>
            <w:tcW w:w="3827" w:type="dxa"/>
            <w:vMerge/>
          </w:tcPr>
          <w:p w:rsidR="00AB076D" w:rsidRPr="00F77D3A" w:rsidRDefault="00AB076D" w:rsidP="002840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B076D" w:rsidRPr="00F77D3A" w:rsidRDefault="00AB076D" w:rsidP="002840DE">
            <w:pPr>
              <w:jc w:val="both"/>
              <w:rPr>
                <w:sz w:val="24"/>
                <w:szCs w:val="24"/>
              </w:rPr>
            </w:pPr>
          </w:p>
        </w:tc>
      </w:tr>
      <w:tr w:rsidR="00AB076D" w:rsidRPr="00F77D3A">
        <w:trPr>
          <w:trHeight w:val="427"/>
        </w:trPr>
        <w:tc>
          <w:tcPr>
            <w:tcW w:w="871" w:type="dxa"/>
          </w:tcPr>
          <w:p w:rsidR="00AB076D" w:rsidRPr="00F77D3A" w:rsidRDefault="00AB076D" w:rsidP="004B580A">
            <w:r>
              <w:t>9</w:t>
            </w:r>
          </w:p>
        </w:tc>
        <w:tc>
          <w:tcPr>
            <w:tcW w:w="1895" w:type="dxa"/>
          </w:tcPr>
          <w:p w:rsidR="00AB076D" w:rsidRDefault="00AB076D" w:rsidP="004B580A">
            <w:r>
              <w:t>Филатов Андрей</w:t>
            </w:r>
          </w:p>
        </w:tc>
        <w:tc>
          <w:tcPr>
            <w:tcW w:w="2143" w:type="dxa"/>
          </w:tcPr>
          <w:p w:rsidR="00AB076D" w:rsidRDefault="00AB076D" w:rsidP="002840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СОШ с. Тахта</w:t>
            </w:r>
          </w:p>
        </w:tc>
        <w:tc>
          <w:tcPr>
            <w:tcW w:w="869" w:type="dxa"/>
          </w:tcPr>
          <w:p w:rsidR="00AB076D" w:rsidRDefault="00AB076D" w:rsidP="0028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AB076D" w:rsidRPr="00F77D3A" w:rsidRDefault="00AB076D" w:rsidP="0028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B076D" w:rsidRPr="00F77D3A" w:rsidRDefault="00AB076D" w:rsidP="0028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827" w:type="dxa"/>
          </w:tcPr>
          <w:p w:rsidR="00AB076D" w:rsidRDefault="00AB076D" w:rsidP="002840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694" w:type="dxa"/>
          </w:tcPr>
          <w:p w:rsidR="00AB076D" w:rsidRPr="00F77D3A" w:rsidRDefault="00AB076D" w:rsidP="002840DE">
            <w:pPr>
              <w:jc w:val="center"/>
              <w:rPr>
                <w:sz w:val="24"/>
                <w:szCs w:val="24"/>
              </w:rPr>
            </w:pPr>
          </w:p>
        </w:tc>
      </w:tr>
    </w:tbl>
    <w:p w:rsidR="00AB076D" w:rsidRDefault="00AB076D" w:rsidP="005B08A3">
      <w:pPr>
        <w:rPr>
          <w:sz w:val="24"/>
          <w:szCs w:val="24"/>
        </w:rPr>
      </w:pPr>
      <w:r w:rsidRPr="00157088">
        <w:rPr>
          <w:sz w:val="24"/>
          <w:szCs w:val="24"/>
        </w:rPr>
        <w:t>Председатель жюри:</w:t>
      </w:r>
      <w:r>
        <w:rPr>
          <w:sz w:val="24"/>
          <w:szCs w:val="24"/>
        </w:rPr>
        <w:t xml:space="preserve"> Волкодав Т.И. учитель русского языка и литературы</w:t>
      </w:r>
    </w:p>
    <w:p w:rsidR="00AB076D" w:rsidRDefault="00AB076D" w:rsidP="005B08A3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Мункуева Ц.Б. учитель математики и физики, Русскова В.Е. учитель математики                                                                                                                       </w:t>
      </w:r>
    </w:p>
    <w:sectPr w:rsidR="00AB076D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8A3"/>
    <w:rsid w:val="00157088"/>
    <w:rsid w:val="00223AF7"/>
    <w:rsid w:val="002840DE"/>
    <w:rsid w:val="002E3859"/>
    <w:rsid w:val="00306B37"/>
    <w:rsid w:val="003F34CC"/>
    <w:rsid w:val="003F3709"/>
    <w:rsid w:val="004338B1"/>
    <w:rsid w:val="00482C2C"/>
    <w:rsid w:val="004B580A"/>
    <w:rsid w:val="004E79BF"/>
    <w:rsid w:val="0057638C"/>
    <w:rsid w:val="00577915"/>
    <w:rsid w:val="00583D77"/>
    <w:rsid w:val="005B08A3"/>
    <w:rsid w:val="006206E6"/>
    <w:rsid w:val="006C7311"/>
    <w:rsid w:val="00733CE7"/>
    <w:rsid w:val="008B4685"/>
    <w:rsid w:val="008D6036"/>
    <w:rsid w:val="0093321A"/>
    <w:rsid w:val="009733D5"/>
    <w:rsid w:val="009F7190"/>
    <w:rsid w:val="00A947A0"/>
    <w:rsid w:val="00AB076D"/>
    <w:rsid w:val="00B6733B"/>
    <w:rsid w:val="00C97EB4"/>
    <w:rsid w:val="00D65623"/>
    <w:rsid w:val="00F77D3A"/>
    <w:rsid w:val="00FA0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21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08A3"/>
    <w:pPr>
      <w:spacing w:after="0" w:line="240" w:lineRule="auto"/>
      <w:ind w:left="720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</TotalTime>
  <Pages>1</Pages>
  <Words>84</Words>
  <Characters>484</Characters>
  <Application>Microsoft Office Outlook</Application>
  <DocSecurity>0</DocSecurity>
  <Lines>0</Lines>
  <Paragraphs>0</Paragraphs>
  <ScaleCrop>false</ScaleCrop>
  <Company>CVR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1</cp:lastModifiedBy>
  <cp:revision>14</cp:revision>
  <cp:lastPrinted>2018-09-24T22:38:00Z</cp:lastPrinted>
  <dcterms:created xsi:type="dcterms:W3CDTF">2016-08-31T06:42:00Z</dcterms:created>
  <dcterms:modified xsi:type="dcterms:W3CDTF">2018-10-18T01:58:00Z</dcterms:modified>
</cp:coreProperties>
</file>